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94C90A0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0B428D">
        <w:rPr>
          <w:rStyle w:val="Strong"/>
          <w:rFonts w:asciiTheme="minorHAnsi" w:hAnsiTheme="minorHAnsi" w:cstheme="minorHAnsi"/>
          <w:lang w:val="en-GB"/>
        </w:rPr>
        <w:t>15-G004-22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D85E1B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1890"/>
        <w:gridCol w:w="3240"/>
      </w:tblGrid>
      <w:tr w:rsidR="00B0293A" w:rsidRPr="00A33618" w14:paraId="07FCC147" w14:textId="77777777" w:rsidTr="00DE4A68">
        <w:tc>
          <w:tcPr>
            <w:tcW w:w="4315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1890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3240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DE4A68">
        <w:tc>
          <w:tcPr>
            <w:tcW w:w="4315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1890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710C066" w14:textId="505B1C71" w:rsidR="00B0293A" w:rsidRPr="00532E97" w:rsidRDefault="00A2578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3D4D5A">
              <w:rPr>
                <w:rFonts w:ascii="Calibri" w:hAnsi="Calibri"/>
                <w:szCs w:val="20"/>
              </w:rPr>
              <w:t>/04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4D9567D4" w14:textId="77777777" w:rsidTr="00DE4A68">
        <w:tc>
          <w:tcPr>
            <w:tcW w:w="4315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1890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5089B299" w14:textId="248E2B60" w:rsidR="00B0293A" w:rsidRPr="00194728" w:rsidRDefault="003D4D5A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A2578E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/04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2E8E3BDC" w14:textId="77777777" w:rsidTr="00DE4A68">
        <w:tc>
          <w:tcPr>
            <w:tcW w:w="4315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1890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B0F8C82" w14:textId="38042A53" w:rsidR="00B0293A" w:rsidRPr="00194728" w:rsidRDefault="003D4D5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A2578E">
              <w:rPr>
                <w:rFonts w:ascii="Calibri" w:hAnsi="Calibri"/>
                <w:szCs w:val="20"/>
              </w:rPr>
              <w:t>9</w:t>
            </w:r>
            <w:r w:rsidR="00230794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3D3C37BA" w14:textId="77777777" w:rsidTr="00DE4A68">
        <w:tc>
          <w:tcPr>
            <w:tcW w:w="4315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75A2E24" w:rsidR="00B0293A" w:rsidRPr="00194728" w:rsidRDefault="00A2578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</w:t>
            </w:r>
            <w:r w:rsidR="003D4D5A">
              <w:rPr>
                <w:rFonts w:ascii="Calibri" w:hAnsi="Calibri"/>
                <w:szCs w:val="20"/>
              </w:rPr>
              <w:t>/05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9:00 – </w:t>
            </w:r>
            <w:r w:rsidR="000B428D">
              <w:rPr>
                <w:rFonts w:ascii="Calibri" w:hAnsi="Calibri"/>
                <w:szCs w:val="20"/>
              </w:rPr>
              <w:t>5:00pm</w:t>
            </w:r>
          </w:p>
        </w:tc>
      </w:tr>
      <w:tr w:rsidR="00B0293A" w:rsidRPr="00A33618" w14:paraId="1D91F0FB" w14:textId="77777777" w:rsidTr="00DE4A68">
        <w:tc>
          <w:tcPr>
            <w:tcW w:w="4315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1890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E8CE09F" w14:textId="4E1BFB94" w:rsidR="00B0293A" w:rsidRPr="00194728" w:rsidRDefault="00A2578E" w:rsidP="00DE4A6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3D4D5A">
              <w:rPr>
                <w:rFonts w:ascii="Calibri" w:hAnsi="Calibri"/>
                <w:szCs w:val="20"/>
              </w:rPr>
              <w:t>/05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5319267B" w14:textId="77777777" w:rsidTr="00DE4A68">
        <w:tc>
          <w:tcPr>
            <w:tcW w:w="4315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1890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449178D" w14:textId="0440C57F" w:rsidR="00B0293A" w:rsidRPr="00194728" w:rsidRDefault="00A2578E" w:rsidP="003D4D5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FE1D0C">
              <w:rPr>
                <w:rFonts w:ascii="Calibri" w:hAnsi="Calibri"/>
                <w:szCs w:val="20"/>
              </w:rPr>
              <w:t>/0</w:t>
            </w:r>
            <w:r w:rsidR="003D4D5A">
              <w:rPr>
                <w:rFonts w:ascii="Calibri" w:hAnsi="Calibri"/>
                <w:szCs w:val="20"/>
              </w:rPr>
              <w:t>5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 </w:t>
            </w:r>
          </w:p>
        </w:tc>
      </w:tr>
      <w:tr w:rsidR="00B0293A" w:rsidRPr="00A33618" w14:paraId="603C6C3A" w14:textId="77777777" w:rsidTr="00DE4A68">
        <w:tc>
          <w:tcPr>
            <w:tcW w:w="4315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1890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2ADCA74" w14:textId="4C9C8D05" w:rsidR="00B0293A" w:rsidRPr="00194728" w:rsidRDefault="000B428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A2578E">
              <w:rPr>
                <w:rFonts w:ascii="Calibri" w:hAnsi="Calibri"/>
                <w:szCs w:val="20"/>
              </w:rPr>
              <w:t>7</w:t>
            </w:r>
            <w:r w:rsidR="003D4D5A">
              <w:rPr>
                <w:rFonts w:ascii="Calibri" w:hAnsi="Calibri"/>
                <w:szCs w:val="20"/>
              </w:rPr>
              <w:t>/05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   </w:t>
            </w:r>
          </w:p>
        </w:tc>
      </w:tr>
      <w:tr w:rsidR="00B0293A" w:rsidRPr="00A33618" w14:paraId="405F2EC0" w14:textId="77777777" w:rsidTr="00DE4A68">
        <w:tc>
          <w:tcPr>
            <w:tcW w:w="4315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1890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783A509" w14:textId="61840BF1" w:rsidR="00B0293A" w:rsidRPr="00194728" w:rsidRDefault="00A2578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3D4D5A">
              <w:rPr>
                <w:rFonts w:ascii="Calibri" w:hAnsi="Calibri"/>
                <w:szCs w:val="20"/>
              </w:rPr>
              <w:t>/05</w:t>
            </w:r>
            <w:r w:rsidR="0014195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   </w:t>
            </w:r>
          </w:p>
        </w:tc>
      </w:tr>
      <w:tr w:rsidR="00B0293A" w:rsidRPr="00A33618" w14:paraId="169855ED" w14:textId="77777777" w:rsidTr="00DE4A68">
        <w:tc>
          <w:tcPr>
            <w:tcW w:w="4315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1890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8C3B234" w14:textId="5AA6CBF6" w:rsidR="00B0293A" w:rsidRPr="00194728" w:rsidRDefault="00A2578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0B428D">
              <w:rPr>
                <w:rFonts w:ascii="Calibri" w:hAnsi="Calibri"/>
                <w:szCs w:val="20"/>
              </w:rPr>
              <w:t>/05/2022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FD6A5" w14:textId="77777777" w:rsidR="00F37028" w:rsidRDefault="00F37028">
      <w:r>
        <w:separator/>
      </w:r>
    </w:p>
  </w:endnote>
  <w:endnote w:type="continuationSeparator" w:id="0">
    <w:p w14:paraId="699B0044" w14:textId="77777777" w:rsidR="00F37028" w:rsidRDefault="00F37028">
      <w:r>
        <w:continuationSeparator/>
      </w:r>
    </w:p>
  </w:endnote>
  <w:endnote w:type="continuationNotice" w:id="1">
    <w:p w14:paraId="3AFC6226" w14:textId="77777777" w:rsidR="00F37028" w:rsidRDefault="00F37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47B5BC98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D14D2" w:rsidRPr="009D14D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D14D2" w:rsidRPr="009D14D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248F32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2578E">
      <w:rPr>
        <w:noProof/>
      </w:rPr>
      <w:t>2022-04-13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C7E4A" w14:textId="77777777" w:rsidR="00F37028" w:rsidRDefault="00F37028">
      <w:r>
        <w:separator/>
      </w:r>
    </w:p>
  </w:footnote>
  <w:footnote w:type="continuationSeparator" w:id="0">
    <w:p w14:paraId="7BD02101" w14:textId="77777777" w:rsidR="00F37028" w:rsidRDefault="00F37028">
      <w:r>
        <w:continuationSeparator/>
      </w:r>
    </w:p>
  </w:footnote>
  <w:footnote w:type="continuationNotice" w:id="1">
    <w:p w14:paraId="5E155D49" w14:textId="77777777" w:rsidR="00F37028" w:rsidRDefault="00F370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28D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1C5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1954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728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794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591B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D5A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1E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0672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4D2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578E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495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CE6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D2DBE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3731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A68"/>
    <w:rsid w:val="00DE4B7D"/>
    <w:rsid w:val="00DE50D4"/>
    <w:rsid w:val="00DE5C96"/>
    <w:rsid w:val="00DE709E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28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0C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CC9D4A-3B04-4F97-ACEC-E505C86E6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8</cp:revision>
  <cp:lastPrinted>2013-10-18T08:32:00Z</cp:lastPrinted>
  <dcterms:created xsi:type="dcterms:W3CDTF">2022-02-08T07:32:00Z</dcterms:created>
  <dcterms:modified xsi:type="dcterms:W3CDTF">2022-04-12T23:18:00Z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